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1546" w:rsidRDefault="00E71546">
      <w:pPr>
        <w:rPr>
          <w:b/>
          <w:bCs/>
          <w:u w:val="single"/>
        </w:rPr>
      </w:pPr>
      <w:r>
        <w:rPr>
          <w:b/>
          <w:bCs/>
          <w:u w:val="single"/>
        </w:rPr>
        <w:t>Niagara Kung Fu Academy Marketing Overview</w:t>
      </w:r>
    </w:p>
    <w:p w:rsidR="00E71546" w:rsidRDefault="00E71546">
      <w:r>
        <w:t>Goal – 120 new students by December 31</w:t>
      </w:r>
      <w:r w:rsidRPr="000103F1">
        <w:rPr>
          <w:vertAlign w:val="superscript"/>
        </w:rPr>
        <w:t>st</w:t>
      </w:r>
      <w:r>
        <w:t>, 2014</w:t>
      </w:r>
    </w:p>
    <w:p w:rsidR="00E71546" w:rsidRDefault="00E71546">
      <w:r>
        <w:t>Budget – 2,500/month</w:t>
      </w:r>
    </w:p>
    <w:p w:rsidR="00E71546" w:rsidRDefault="00E71546">
      <w:r>
        <w:t>New starting tuition – 249 down, 149/month</w:t>
      </w:r>
    </w:p>
    <w:p w:rsidR="00E71546" w:rsidRPr="000103F1" w:rsidRDefault="00E71546"/>
    <w:p w:rsidR="00E71546" w:rsidRDefault="00E71546">
      <w:pPr>
        <w:rPr>
          <w:b/>
          <w:bCs/>
          <w:u w:val="single"/>
        </w:rPr>
      </w:pPr>
    </w:p>
    <w:p w:rsidR="00E71546" w:rsidRDefault="00E71546">
      <w:pPr>
        <w:rPr>
          <w:b/>
          <w:bCs/>
          <w:u w:val="single"/>
        </w:rPr>
      </w:pPr>
    </w:p>
    <w:p w:rsidR="00E71546" w:rsidRPr="000562E0" w:rsidRDefault="00E71546">
      <w:pPr>
        <w:rPr>
          <w:b/>
          <w:bCs/>
          <w:u w:val="single"/>
        </w:rPr>
      </w:pPr>
      <w:r w:rsidRPr="000562E0">
        <w:rPr>
          <w:b/>
          <w:bCs/>
          <w:u w:val="single"/>
        </w:rPr>
        <w:t>Google+ and Youtube</w:t>
      </w:r>
    </w:p>
    <w:p w:rsidR="00E71546" w:rsidRDefault="00E71546">
      <w:r>
        <w:t>-Update Google+ / Place page</w:t>
      </w:r>
    </w:p>
    <w:p w:rsidR="00E71546" w:rsidRDefault="00E71546">
      <w:r>
        <w:t>-Upload testimonials to youtube account and associate all tags with key words (bullying, confidence, self discipline, focus, ADD, kids martial arts, etc) to keep youtube videos in google searches</w:t>
      </w:r>
    </w:p>
    <w:p w:rsidR="00E71546" w:rsidRPr="000562E0" w:rsidRDefault="00E71546">
      <w:r>
        <w:t>-Upload “how-to” self defense videos to appeal to the adult market and include key words (adult martial arts, self defence, etc) to keep videos atop google searches</w:t>
      </w:r>
    </w:p>
    <w:p w:rsidR="00E71546" w:rsidRDefault="00E71546"/>
    <w:p w:rsidR="00E71546" w:rsidRDefault="00E71546"/>
    <w:p w:rsidR="00E71546" w:rsidRDefault="00E71546">
      <w:pPr>
        <w:rPr>
          <w:b/>
          <w:bCs/>
          <w:u w:val="single"/>
        </w:rPr>
      </w:pPr>
      <w:r w:rsidRPr="000562E0">
        <w:rPr>
          <w:b/>
          <w:bCs/>
          <w:u w:val="single"/>
        </w:rPr>
        <w:t>Gym Teacher for the Day</w:t>
      </w:r>
    </w:p>
    <w:p w:rsidR="00E71546" w:rsidRDefault="00E71546">
      <w:r>
        <w:t>-Get into at least two schools per month from now until December</w:t>
      </w:r>
    </w:p>
    <w:p w:rsidR="00E71546" w:rsidRPr="000562E0" w:rsidRDefault="00E71546">
      <w:r>
        <w:t>-permission forms for immediate contact and mail follow-up</w:t>
      </w:r>
    </w:p>
    <w:p w:rsidR="00E71546" w:rsidRDefault="00E71546"/>
    <w:p w:rsidR="00E71546" w:rsidRDefault="00E71546"/>
    <w:p w:rsidR="00E71546" w:rsidRPr="000562E0" w:rsidRDefault="00E71546">
      <w:pPr>
        <w:rPr>
          <w:b/>
          <w:bCs/>
          <w:u w:val="single"/>
        </w:rPr>
      </w:pPr>
      <w:r w:rsidRPr="000562E0">
        <w:rPr>
          <w:b/>
          <w:bCs/>
          <w:u w:val="single"/>
        </w:rPr>
        <w:t>Events</w:t>
      </w:r>
    </w:p>
    <w:p w:rsidR="00E71546" w:rsidRDefault="00E71546">
      <w:pPr>
        <w:rPr>
          <w:vertAlign w:val="superscript"/>
        </w:rPr>
      </w:pPr>
      <w:r>
        <w:t>-Parent’s Night Out - September 19</w:t>
      </w:r>
      <w:r w:rsidRPr="000562E0">
        <w:rPr>
          <w:vertAlign w:val="superscript"/>
        </w:rPr>
        <w:t>th</w:t>
      </w:r>
    </w:p>
    <w:p w:rsidR="00E71546" w:rsidRDefault="00E71546" w:rsidP="000562E0">
      <w:r>
        <w:tab/>
        <w:t>-$10 admission; free if you bring a friend – raffle entry for every friend you bring</w:t>
      </w:r>
    </w:p>
    <w:p w:rsidR="00E71546" w:rsidRDefault="00E71546" w:rsidP="000562E0">
      <w:r>
        <w:t>-Women’s Self Defense Workshop – September 26</w:t>
      </w:r>
      <w:r w:rsidRPr="000562E0">
        <w:rPr>
          <w:vertAlign w:val="superscript"/>
        </w:rPr>
        <w:t>th</w:t>
      </w:r>
      <w:r>
        <w:t xml:space="preserve"> </w:t>
      </w:r>
    </w:p>
    <w:p w:rsidR="00E71546" w:rsidRDefault="00E71546">
      <w:r>
        <w:tab/>
        <w:t>-$10 donation goes to Women’s Place (shelter)</w:t>
      </w:r>
    </w:p>
    <w:p w:rsidR="00E71546" w:rsidRDefault="00E71546">
      <w:r>
        <w:tab/>
        <w:t>-send out press releases to local media as fundraiser</w:t>
      </w:r>
    </w:p>
    <w:p w:rsidR="00E71546" w:rsidRDefault="00E71546">
      <w:pPr>
        <w:rPr>
          <w:vertAlign w:val="superscript"/>
        </w:rPr>
      </w:pPr>
      <w:r>
        <w:t>-Zombie Self Defense Day – October 25</w:t>
      </w:r>
      <w:r w:rsidRPr="000562E0">
        <w:rPr>
          <w:vertAlign w:val="superscript"/>
        </w:rPr>
        <w:t>th</w:t>
      </w:r>
    </w:p>
    <w:p w:rsidR="00E71546" w:rsidRDefault="00E71546" w:rsidP="000562E0">
      <w:r>
        <w:rPr>
          <w:vertAlign w:val="superscript"/>
        </w:rPr>
        <w:tab/>
      </w:r>
      <w:r>
        <w:t>-$10 admission; free if you bring a friend – raffle entry for every friend you bring</w:t>
      </w:r>
    </w:p>
    <w:p w:rsidR="00E71546" w:rsidRDefault="00E71546"/>
    <w:p w:rsidR="00E71546" w:rsidRDefault="00E71546">
      <w:r>
        <w:t xml:space="preserve"> </w:t>
      </w:r>
      <w:r>
        <w:tab/>
      </w:r>
    </w:p>
    <w:p w:rsidR="00E71546" w:rsidRPr="00302E8E" w:rsidRDefault="00E71546">
      <w:pPr>
        <w:rPr>
          <w:b/>
          <w:bCs/>
          <w:u w:val="single"/>
        </w:rPr>
      </w:pPr>
      <w:r w:rsidRPr="00302E8E">
        <w:rPr>
          <w:b/>
          <w:bCs/>
          <w:u w:val="single"/>
        </w:rPr>
        <w:t>Groupon</w:t>
      </w:r>
    </w:p>
    <w:p w:rsidR="00E71546" w:rsidRDefault="00E71546">
      <w:r>
        <w:t>-Offer Group rate on Deluxe Kung Fu Birthday Parties for child and 15 friends</w:t>
      </w:r>
    </w:p>
    <w:p w:rsidR="00E71546" w:rsidRDefault="00E71546"/>
    <w:p w:rsidR="00E71546" w:rsidRDefault="00E71546"/>
    <w:p w:rsidR="00E71546" w:rsidRPr="00302E8E" w:rsidRDefault="00E71546">
      <w:pPr>
        <w:rPr>
          <w:b/>
          <w:bCs/>
          <w:u w:val="single"/>
        </w:rPr>
      </w:pPr>
      <w:r w:rsidRPr="00302E8E">
        <w:rPr>
          <w:b/>
          <w:bCs/>
          <w:u w:val="single"/>
        </w:rPr>
        <w:t>VIP</w:t>
      </w:r>
    </w:p>
    <w:p w:rsidR="00E71546" w:rsidRDefault="00E71546">
      <w:r>
        <w:t>-VIP push, each VIP redeemed earns current student a free private lesson</w:t>
      </w:r>
    </w:p>
    <w:p w:rsidR="00E71546" w:rsidRDefault="00E71546">
      <w:r>
        <w:t>-VIP handed out gets a raffle ticket for upcoming draw for free sparring gear or free weapons</w:t>
      </w:r>
    </w:p>
    <w:p w:rsidR="00E71546" w:rsidRDefault="00E71546"/>
    <w:p w:rsidR="00E71546" w:rsidRDefault="00E71546"/>
    <w:p w:rsidR="00E71546" w:rsidRPr="00302E8E" w:rsidRDefault="00E71546">
      <w:pPr>
        <w:rPr>
          <w:b/>
          <w:bCs/>
          <w:u w:val="single"/>
        </w:rPr>
      </w:pPr>
      <w:r w:rsidRPr="00302E8E">
        <w:rPr>
          <w:b/>
          <w:bCs/>
          <w:u w:val="single"/>
        </w:rPr>
        <w:t>Billboard to text</w:t>
      </w:r>
      <w:r>
        <w:rPr>
          <w:b/>
          <w:bCs/>
          <w:u w:val="single"/>
        </w:rPr>
        <w:t xml:space="preserve"> - $800</w:t>
      </w:r>
    </w:p>
    <w:p w:rsidR="00E71546" w:rsidRDefault="00E71546">
      <w:r>
        <w:t>-Billboard rental around the corner from school</w:t>
      </w:r>
    </w:p>
    <w:p w:rsidR="00E71546" w:rsidRDefault="00E71546">
      <w:r>
        <w:t>-“Text for free trial” call to action</w:t>
      </w:r>
    </w:p>
    <w:p w:rsidR="00E71546" w:rsidRDefault="00E71546"/>
    <w:p w:rsidR="00E71546" w:rsidRDefault="00E71546"/>
    <w:p w:rsidR="00E71546" w:rsidRDefault="00E71546"/>
    <w:p w:rsidR="00E71546" w:rsidRPr="00302E8E" w:rsidRDefault="00E71546">
      <w:pPr>
        <w:rPr>
          <w:b/>
          <w:bCs/>
          <w:u w:val="single"/>
        </w:rPr>
      </w:pPr>
      <w:r w:rsidRPr="00302E8E">
        <w:rPr>
          <w:b/>
          <w:bCs/>
          <w:u w:val="single"/>
        </w:rPr>
        <w:t>Email Drip</w:t>
      </w:r>
    </w:p>
    <w:p w:rsidR="00E71546" w:rsidRDefault="00E71546">
      <w:r>
        <w:t>-Update Aweber account with 7 proper targeted email sequences</w:t>
      </w:r>
    </w:p>
    <w:p w:rsidR="00E71546" w:rsidRDefault="00E71546">
      <w:r>
        <w:tab/>
        <w:t>-Parents</w:t>
      </w:r>
      <w:r>
        <w:tab/>
        <w:t>-Confidence</w:t>
      </w:r>
    </w:p>
    <w:p w:rsidR="00E71546" w:rsidRDefault="00E71546">
      <w:r>
        <w:tab/>
      </w:r>
      <w:r>
        <w:tab/>
      </w:r>
      <w:r>
        <w:tab/>
        <w:t>-Focus</w:t>
      </w:r>
    </w:p>
    <w:p w:rsidR="00E71546" w:rsidRDefault="00E71546">
      <w:r>
        <w:tab/>
      </w:r>
      <w:r>
        <w:tab/>
      </w:r>
      <w:r>
        <w:tab/>
        <w:t>-Discipline</w:t>
      </w:r>
    </w:p>
    <w:p w:rsidR="00E71546" w:rsidRDefault="00E71546">
      <w:r>
        <w:tab/>
        <w:t>-Men</w:t>
      </w:r>
      <w:r>
        <w:tab/>
      </w:r>
      <w:r>
        <w:tab/>
        <w:t>-Fitness</w:t>
      </w:r>
    </w:p>
    <w:p w:rsidR="00E71546" w:rsidRDefault="00E71546">
      <w:r>
        <w:tab/>
      </w:r>
      <w:r>
        <w:tab/>
      </w:r>
      <w:r>
        <w:tab/>
        <w:t>-Self Defense</w:t>
      </w:r>
    </w:p>
    <w:p w:rsidR="00E71546" w:rsidRDefault="00E71546">
      <w:r>
        <w:tab/>
        <w:t>-Women</w:t>
      </w:r>
      <w:r>
        <w:tab/>
        <w:t>-Fitness</w:t>
      </w:r>
    </w:p>
    <w:p w:rsidR="00E71546" w:rsidRDefault="00E71546">
      <w:r>
        <w:tab/>
      </w:r>
      <w:r>
        <w:tab/>
      </w:r>
      <w:r>
        <w:tab/>
        <w:t>-Self Defence</w:t>
      </w:r>
    </w:p>
    <w:p w:rsidR="00E71546" w:rsidRDefault="00E71546"/>
    <w:p w:rsidR="00E71546" w:rsidRDefault="00E71546"/>
    <w:p w:rsidR="00E71546" w:rsidRPr="00302E8E" w:rsidRDefault="00E71546">
      <w:pPr>
        <w:rPr>
          <w:b/>
          <w:bCs/>
          <w:u w:val="single"/>
        </w:rPr>
      </w:pPr>
      <w:r w:rsidRPr="00302E8E">
        <w:rPr>
          <w:b/>
          <w:bCs/>
          <w:u w:val="single"/>
        </w:rPr>
        <w:t>Bring a Friend Week</w:t>
      </w:r>
    </w:p>
    <w:p w:rsidR="00E71546" w:rsidRDefault="00E71546">
      <w:r>
        <w:t>-Bring a friend week September 8</w:t>
      </w:r>
      <w:r w:rsidRPr="00302E8E">
        <w:rPr>
          <w:vertAlign w:val="superscript"/>
        </w:rPr>
        <w:t>th</w:t>
      </w:r>
      <w:r>
        <w:t xml:space="preserve"> to 12</w:t>
      </w:r>
      <w:r w:rsidRPr="00302E8E">
        <w:rPr>
          <w:vertAlign w:val="superscript"/>
        </w:rPr>
        <w:t>th</w:t>
      </w:r>
    </w:p>
    <w:p w:rsidR="00E71546" w:rsidRDefault="00E71546">
      <w:r>
        <w:t>-Each friend invited earns student a raffle ticket for prize draw</w:t>
      </w:r>
    </w:p>
    <w:p w:rsidR="00E71546" w:rsidRDefault="00E71546"/>
    <w:p w:rsidR="00E71546" w:rsidRDefault="00E71546"/>
    <w:p w:rsidR="00E71546" w:rsidRDefault="00E71546">
      <w:pPr>
        <w:rPr>
          <w:b/>
          <w:bCs/>
          <w:u w:val="single"/>
        </w:rPr>
      </w:pPr>
      <w:r w:rsidRPr="00302E8E">
        <w:rPr>
          <w:b/>
          <w:bCs/>
          <w:u w:val="single"/>
        </w:rPr>
        <w:t>Pay Per Click</w:t>
      </w:r>
      <w:r>
        <w:rPr>
          <w:b/>
          <w:bCs/>
          <w:u w:val="single"/>
        </w:rPr>
        <w:t xml:space="preserve"> - $800</w:t>
      </w:r>
    </w:p>
    <w:p w:rsidR="00E71546" w:rsidRPr="00302E8E" w:rsidRDefault="00E71546">
      <w:r>
        <w:t>-All campaigns have their own target email follow up sequence</w:t>
      </w:r>
    </w:p>
    <w:p w:rsidR="00E71546" w:rsidRDefault="00E71546" w:rsidP="00302E8E">
      <w:r>
        <w:t xml:space="preserve">-Facebook pay per click campaign </w:t>
      </w:r>
      <w:r>
        <w:tab/>
        <w:t>-Parents</w:t>
      </w:r>
      <w:r>
        <w:tab/>
        <w:t>-Confidence</w:t>
      </w:r>
    </w:p>
    <w:p w:rsidR="00E71546" w:rsidRDefault="00E71546" w:rsidP="00302E8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-Focus</w:t>
      </w:r>
    </w:p>
    <w:p w:rsidR="00E71546" w:rsidRDefault="00E71546" w:rsidP="00302E8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-Discipline</w:t>
      </w:r>
    </w:p>
    <w:p w:rsidR="00E71546" w:rsidRDefault="00E71546" w:rsidP="00302E8E">
      <w:r>
        <w:tab/>
      </w:r>
      <w:r>
        <w:tab/>
      </w:r>
      <w:r>
        <w:tab/>
      </w:r>
      <w:r>
        <w:tab/>
      </w:r>
      <w:r>
        <w:tab/>
        <w:t>-Men</w:t>
      </w:r>
      <w:r>
        <w:tab/>
      </w:r>
      <w:r>
        <w:tab/>
        <w:t>-Fitness</w:t>
      </w:r>
    </w:p>
    <w:p w:rsidR="00E71546" w:rsidRDefault="00E71546" w:rsidP="00302E8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-Self Defense</w:t>
      </w:r>
    </w:p>
    <w:p w:rsidR="00E71546" w:rsidRDefault="00E71546" w:rsidP="00302E8E">
      <w:r>
        <w:tab/>
      </w:r>
      <w:r>
        <w:tab/>
      </w:r>
      <w:r>
        <w:tab/>
      </w:r>
      <w:r>
        <w:tab/>
      </w:r>
      <w:r>
        <w:tab/>
        <w:t>-Women</w:t>
      </w:r>
      <w:r>
        <w:tab/>
        <w:t>-Fitness</w:t>
      </w:r>
    </w:p>
    <w:p w:rsidR="00E71546" w:rsidRDefault="00E71546" w:rsidP="00302E8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-Self Defence</w:t>
      </w:r>
    </w:p>
    <w:p w:rsidR="00E71546" w:rsidRDefault="00E71546" w:rsidP="00302E8E">
      <w:r>
        <w:t xml:space="preserve">-Google pay per click campaign </w:t>
      </w:r>
      <w:r>
        <w:tab/>
        <w:t>-Parents</w:t>
      </w:r>
      <w:r>
        <w:tab/>
        <w:t>-Confidence</w:t>
      </w:r>
    </w:p>
    <w:p w:rsidR="00E71546" w:rsidRDefault="00E71546" w:rsidP="00302E8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-Focus</w:t>
      </w:r>
    </w:p>
    <w:p w:rsidR="00E71546" w:rsidRDefault="00E71546" w:rsidP="00302E8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-Discipline</w:t>
      </w:r>
    </w:p>
    <w:p w:rsidR="00E71546" w:rsidRDefault="00E71546" w:rsidP="00302E8E">
      <w:r>
        <w:tab/>
      </w:r>
      <w:r>
        <w:tab/>
      </w:r>
      <w:r>
        <w:tab/>
      </w:r>
      <w:r>
        <w:tab/>
      </w:r>
      <w:r>
        <w:tab/>
        <w:t>-Men</w:t>
      </w:r>
      <w:r>
        <w:tab/>
      </w:r>
      <w:r>
        <w:tab/>
        <w:t>-Fitness</w:t>
      </w:r>
    </w:p>
    <w:p w:rsidR="00E71546" w:rsidRDefault="00E71546" w:rsidP="00302E8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-Self Defense</w:t>
      </w:r>
    </w:p>
    <w:p w:rsidR="00E71546" w:rsidRDefault="00E71546" w:rsidP="00302E8E">
      <w:r>
        <w:tab/>
      </w:r>
      <w:r>
        <w:tab/>
      </w:r>
      <w:r>
        <w:tab/>
      </w:r>
      <w:r>
        <w:tab/>
      </w:r>
      <w:r>
        <w:tab/>
        <w:t>-Women</w:t>
      </w:r>
      <w:r>
        <w:tab/>
        <w:t>-Fitness</w:t>
      </w:r>
    </w:p>
    <w:p w:rsidR="00E71546" w:rsidRDefault="00E71546" w:rsidP="00302E8E"/>
    <w:p w:rsidR="00E71546" w:rsidRDefault="00E71546" w:rsidP="00302E8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-Self Defence</w:t>
      </w:r>
    </w:p>
    <w:p w:rsidR="00E71546" w:rsidRDefault="00E71546">
      <w:pPr>
        <w:rPr>
          <w:b/>
          <w:bCs/>
          <w:u w:val="single"/>
        </w:rPr>
      </w:pPr>
    </w:p>
    <w:p w:rsidR="00E71546" w:rsidRPr="00302E8E" w:rsidRDefault="00E71546">
      <w:pPr>
        <w:rPr>
          <w:b/>
          <w:bCs/>
          <w:u w:val="single"/>
        </w:rPr>
      </w:pPr>
      <w:r w:rsidRPr="00302E8E">
        <w:rPr>
          <w:b/>
          <w:bCs/>
          <w:u w:val="single"/>
        </w:rPr>
        <w:t>Birthday Parties</w:t>
      </w:r>
    </w:p>
    <w:p w:rsidR="00E71546" w:rsidRDefault="00E71546">
      <w:r>
        <w:t>-Every student with a birthday in the last quarter needs to be booked in</w:t>
      </w:r>
    </w:p>
    <w:p w:rsidR="00E71546" w:rsidRDefault="00E71546">
      <w:r>
        <w:t>-Every guest receives white belt and certificate and 4-Laws sticker when graduating to white belt at the end of the party.</w:t>
      </w:r>
    </w:p>
    <w:p w:rsidR="00E71546" w:rsidRDefault="00E71546"/>
    <w:p w:rsidR="00E71546" w:rsidRDefault="00E71546"/>
    <w:p w:rsidR="00E71546" w:rsidRDefault="00E71546">
      <w:pPr>
        <w:rPr>
          <w:b/>
          <w:bCs/>
          <w:u w:val="single"/>
        </w:rPr>
      </w:pPr>
      <w:r w:rsidRPr="000103F1">
        <w:rPr>
          <w:b/>
          <w:bCs/>
          <w:u w:val="single"/>
        </w:rPr>
        <w:t>Newspaper Ads</w:t>
      </w:r>
      <w:r>
        <w:rPr>
          <w:b/>
          <w:bCs/>
          <w:u w:val="single"/>
        </w:rPr>
        <w:t xml:space="preserve"> - $500</w:t>
      </w:r>
    </w:p>
    <w:p w:rsidR="00E71546" w:rsidRPr="000103F1" w:rsidRDefault="00E71546">
      <w:r>
        <w:t>-Run Full page/Half page coupon ongoing in Niagara Falls Review</w:t>
      </w:r>
    </w:p>
    <w:p w:rsidR="00E71546" w:rsidRDefault="00E71546"/>
    <w:p w:rsidR="00E71546" w:rsidRDefault="00E71546"/>
    <w:p w:rsidR="00E71546" w:rsidRDefault="00E71546"/>
    <w:p w:rsidR="00E71546" w:rsidRDefault="00E71546"/>
    <w:p w:rsidR="00E71546" w:rsidRDefault="00E71546"/>
    <w:p w:rsidR="00E71546" w:rsidRDefault="00E71546">
      <w:pPr>
        <w:rPr>
          <w:b/>
          <w:bCs/>
          <w:u w:val="single"/>
        </w:rPr>
      </w:pPr>
      <w:r>
        <w:rPr>
          <w:b/>
          <w:bCs/>
          <w:u w:val="single"/>
        </w:rPr>
        <w:t>Korporate Kung Fu</w:t>
      </w:r>
    </w:p>
    <w:p w:rsidR="00E71546" w:rsidRDefault="00E71546">
      <w:r>
        <w:t xml:space="preserve">-Get in touch with local call centers to volunteer to teach martial arts classes during employee lunches (done with Minacs in July with some success) </w:t>
      </w:r>
    </w:p>
    <w:p w:rsidR="00E71546" w:rsidRPr="000103F1" w:rsidRDefault="00E71546">
      <w:r>
        <w:t>-Collect waivers/forms</w:t>
      </w:r>
    </w:p>
    <w:p w:rsidR="00E71546" w:rsidRDefault="00E71546"/>
    <w:p w:rsidR="00E71546" w:rsidRDefault="00E71546"/>
    <w:p w:rsidR="00E71546" w:rsidRDefault="00E71546">
      <w:pPr>
        <w:rPr>
          <w:b/>
          <w:bCs/>
          <w:u w:val="single"/>
        </w:rPr>
      </w:pPr>
      <w:r w:rsidRPr="00302E8E">
        <w:rPr>
          <w:b/>
          <w:bCs/>
          <w:u w:val="single"/>
        </w:rPr>
        <w:t>Direct Mail Follow Up Drip System</w:t>
      </w:r>
      <w:r>
        <w:rPr>
          <w:b/>
          <w:bCs/>
          <w:u w:val="single"/>
        </w:rPr>
        <w:t xml:space="preserve"> - $400</w:t>
      </w:r>
    </w:p>
    <w:p w:rsidR="00E71546" w:rsidRDefault="00E71546">
      <w:r>
        <w:t>-Sequential hand written follow up containing 6-7 weekly letters with aggressive offers (free, uniform, 2 weeks of classes, 2 private classes, free birthday party - $494 value)</w:t>
      </w:r>
    </w:p>
    <w:p w:rsidR="00E71546" w:rsidRDefault="00E71546">
      <w:r>
        <w:t xml:space="preserve">4 different sequences </w:t>
      </w:r>
      <w:r>
        <w:tab/>
        <w:t>– Event</w:t>
      </w:r>
      <w:r>
        <w:tab/>
      </w:r>
    </w:p>
    <w:p w:rsidR="00E71546" w:rsidRDefault="00E71546" w:rsidP="000103F1">
      <w:pPr>
        <w:ind w:left="2160" w:firstLine="720"/>
      </w:pPr>
      <w:r>
        <w:t>-Parent</w:t>
      </w:r>
    </w:p>
    <w:p w:rsidR="00E71546" w:rsidRDefault="00E71546">
      <w:r>
        <w:tab/>
      </w:r>
      <w:r>
        <w:tab/>
      </w:r>
      <w:r>
        <w:tab/>
      </w:r>
      <w:r>
        <w:tab/>
        <w:t>-Adult</w:t>
      </w:r>
    </w:p>
    <w:p w:rsidR="00E71546" w:rsidRDefault="00E71546">
      <w:r>
        <w:tab/>
      </w:r>
      <w:r>
        <w:tab/>
      </w:r>
      <w:r>
        <w:tab/>
        <w:t>-School</w:t>
      </w:r>
    </w:p>
    <w:p w:rsidR="00E71546" w:rsidRDefault="00E71546">
      <w:r>
        <w:tab/>
      </w:r>
      <w:r>
        <w:tab/>
      </w:r>
      <w:r>
        <w:tab/>
      </w:r>
      <w:r>
        <w:tab/>
        <w:t>-Parent</w:t>
      </w:r>
    </w:p>
    <w:p w:rsidR="00E71546" w:rsidRDefault="00E71546">
      <w:r>
        <w:tab/>
      </w:r>
      <w:r>
        <w:tab/>
      </w:r>
      <w:r>
        <w:tab/>
        <w:t>-Korporate</w:t>
      </w:r>
      <w:r>
        <w:tab/>
      </w:r>
    </w:p>
    <w:p w:rsidR="00E71546" w:rsidRDefault="00E71546" w:rsidP="000103F1">
      <w:pPr>
        <w:ind w:left="2160" w:firstLine="720"/>
      </w:pPr>
      <w:r>
        <w:t>-Adult</w:t>
      </w:r>
    </w:p>
    <w:p w:rsidR="00E71546" w:rsidRDefault="00E71546" w:rsidP="000103F1">
      <w:pPr>
        <w:ind w:left="2160" w:firstLine="720"/>
      </w:pPr>
    </w:p>
    <w:p w:rsidR="00E71546" w:rsidRDefault="00E71546" w:rsidP="000103F1">
      <w:pPr>
        <w:ind w:left="2160" w:firstLine="720"/>
      </w:pPr>
    </w:p>
    <w:p w:rsidR="00E71546" w:rsidRDefault="00E71546" w:rsidP="000103F1">
      <w:pPr>
        <w:ind w:left="2160" w:firstLine="720"/>
      </w:pPr>
    </w:p>
    <w:p w:rsidR="00E71546" w:rsidRDefault="00E71546" w:rsidP="000103F1">
      <w:pPr>
        <w:ind w:left="2160" w:firstLine="720"/>
      </w:pPr>
    </w:p>
    <w:p w:rsidR="00E71546" w:rsidRDefault="00E71546" w:rsidP="000103F1">
      <w:pPr>
        <w:ind w:left="2160" w:firstLine="720"/>
      </w:pPr>
    </w:p>
    <w:p w:rsidR="00E71546" w:rsidRDefault="00E71546" w:rsidP="000103F1">
      <w:pPr>
        <w:ind w:left="2160" w:firstLine="720"/>
      </w:pPr>
    </w:p>
    <w:p w:rsidR="00E71546" w:rsidRDefault="00E71546" w:rsidP="000103F1">
      <w:pPr>
        <w:ind w:left="2160" w:firstLine="720"/>
      </w:pPr>
    </w:p>
    <w:p w:rsidR="00E71546" w:rsidRDefault="00E71546" w:rsidP="000103F1">
      <w:pPr>
        <w:ind w:left="2160" w:firstLine="720"/>
      </w:pPr>
    </w:p>
    <w:p w:rsidR="00E71546" w:rsidRDefault="00E71546" w:rsidP="000103F1">
      <w:pPr>
        <w:ind w:left="2160" w:firstLine="720"/>
      </w:pPr>
    </w:p>
    <w:p w:rsidR="00E71546" w:rsidRDefault="00E71546" w:rsidP="000103F1">
      <w:pPr>
        <w:ind w:left="2160" w:firstLine="720"/>
      </w:pPr>
    </w:p>
    <w:p w:rsidR="00E71546" w:rsidRDefault="00E71546" w:rsidP="000103F1">
      <w:pPr>
        <w:ind w:left="2160" w:firstLine="720"/>
      </w:pPr>
    </w:p>
    <w:p w:rsidR="00E71546" w:rsidRDefault="00E71546" w:rsidP="000103F1">
      <w:pPr>
        <w:ind w:left="2160" w:firstLine="720"/>
      </w:pPr>
    </w:p>
    <w:p w:rsidR="00E71546" w:rsidRDefault="00E71546" w:rsidP="000103F1">
      <w:pPr>
        <w:ind w:left="2160" w:firstLine="720"/>
      </w:pPr>
    </w:p>
    <w:p w:rsidR="00E71546" w:rsidRDefault="00E71546" w:rsidP="000103F1">
      <w:pPr>
        <w:ind w:left="2160" w:firstLine="720"/>
      </w:pPr>
    </w:p>
    <w:p w:rsidR="00E71546" w:rsidRDefault="00E71546" w:rsidP="000103F1">
      <w:pPr>
        <w:ind w:left="2160" w:firstLine="720"/>
      </w:pPr>
    </w:p>
    <w:p w:rsidR="00E71546" w:rsidRDefault="00E71546" w:rsidP="000103F1">
      <w:pPr>
        <w:ind w:left="2160" w:firstLine="720"/>
      </w:pPr>
    </w:p>
    <w:p w:rsidR="00E71546" w:rsidRDefault="00E71546" w:rsidP="000103F1">
      <w:pPr>
        <w:ind w:left="2160" w:firstLine="720"/>
      </w:pPr>
    </w:p>
    <w:p w:rsidR="00E71546" w:rsidRDefault="00E71546" w:rsidP="000103F1">
      <w:pPr>
        <w:ind w:left="2160" w:firstLine="720"/>
      </w:pPr>
    </w:p>
    <w:p w:rsidR="00E71546" w:rsidRDefault="00E71546" w:rsidP="000103F1">
      <w:pPr>
        <w:ind w:left="2160" w:firstLine="720"/>
      </w:pPr>
    </w:p>
    <w:p w:rsidR="00E71546" w:rsidRDefault="00E71546" w:rsidP="000103F1">
      <w:pPr>
        <w:ind w:left="2160" w:firstLine="720"/>
      </w:pPr>
    </w:p>
    <w:p w:rsidR="00E71546" w:rsidRDefault="00E71546" w:rsidP="000103F1">
      <w:pPr>
        <w:ind w:left="2160" w:firstLine="720"/>
      </w:pPr>
    </w:p>
    <w:p w:rsidR="00E71546" w:rsidRDefault="00E71546" w:rsidP="000103F1">
      <w:pPr>
        <w:ind w:left="2160" w:firstLine="720"/>
      </w:pPr>
    </w:p>
    <w:p w:rsidR="00E71546" w:rsidRDefault="00E71546" w:rsidP="000103F1">
      <w:pPr>
        <w:ind w:left="2160" w:firstLine="720"/>
      </w:pPr>
    </w:p>
    <w:p w:rsidR="00E71546" w:rsidRDefault="00E71546" w:rsidP="000103F1">
      <w:pPr>
        <w:ind w:left="2160" w:firstLine="720"/>
      </w:pPr>
    </w:p>
    <w:p w:rsidR="00E71546" w:rsidRDefault="00E71546" w:rsidP="000103F1">
      <w:pPr>
        <w:ind w:left="2160" w:firstLine="720"/>
      </w:pPr>
    </w:p>
    <w:p w:rsidR="00E71546" w:rsidRDefault="00E71546" w:rsidP="000103F1">
      <w:pPr>
        <w:ind w:left="2160" w:firstLine="720"/>
      </w:pPr>
    </w:p>
    <w:p w:rsidR="00E71546" w:rsidRDefault="00E71546" w:rsidP="000103F1">
      <w:pPr>
        <w:ind w:left="2160" w:firstLine="720"/>
      </w:pPr>
    </w:p>
    <w:p w:rsidR="00E71546" w:rsidRDefault="00E71546" w:rsidP="000103F1">
      <w:pPr>
        <w:ind w:left="2160" w:firstLine="720"/>
      </w:pPr>
    </w:p>
    <w:p w:rsidR="00E71546" w:rsidRDefault="00E71546" w:rsidP="000103F1">
      <w:pPr>
        <w:ind w:left="2160" w:firstLine="720"/>
      </w:pPr>
    </w:p>
    <w:p w:rsidR="00E71546" w:rsidRDefault="00E71546" w:rsidP="000103F1">
      <w:pPr>
        <w:ind w:left="2160" w:firstLine="720"/>
      </w:pPr>
    </w:p>
    <w:p w:rsidR="00E71546" w:rsidRDefault="00E71546" w:rsidP="000103F1">
      <w:pPr>
        <w:ind w:left="2160" w:firstLine="720"/>
      </w:pPr>
    </w:p>
    <w:p w:rsidR="00E71546" w:rsidRDefault="00E71546" w:rsidP="000103F1">
      <w:pPr>
        <w:ind w:left="2160" w:firstLine="720"/>
      </w:pPr>
    </w:p>
    <w:p w:rsidR="00E71546" w:rsidRDefault="00E71546" w:rsidP="000103F1">
      <w:pPr>
        <w:ind w:left="2160" w:firstLine="720"/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93"/>
        <w:gridCol w:w="865"/>
        <w:gridCol w:w="875"/>
        <w:gridCol w:w="1123"/>
      </w:tblGrid>
      <w:tr w:rsidR="00E71546" w:rsidRPr="00597F7E">
        <w:tc>
          <w:tcPr>
            <w:tcW w:w="5993" w:type="dxa"/>
            <w:vAlign w:val="center"/>
          </w:tcPr>
          <w:p w:rsidR="00E71546" w:rsidRPr="00AA2FC4" w:rsidRDefault="00E71546" w:rsidP="00AA2FC4">
            <w:pPr>
              <w:jc w:val="center"/>
              <w:rPr>
                <w:b/>
                <w:bCs/>
              </w:rPr>
            </w:pPr>
            <w:r w:rsidRPr="00AA2FC4">
              <w:rPr>
                <w:b/>
                <w:bCs/>
              </w:rPr>
              <w:t>MONTHLY Marketing Activity / Results</w:t>
            </w:r>
          </w:p>
        </w:tc>
        <w:tc>
          <w:tcPr>
            <w:tcW w:w="865" w:type="dxa"/>
            <w:vAlign w:val="center"/>
          </w:tcPr>
          <w:p w:rsidR="00E71546" w:rsidRPr="00AA2FC4" w:rsidRDefault="00E71546" w:rsidP="00AA2FC4">
            <w:pPr>
              <w:jc w:val="center"/>
              <w:rPr>
                <w:b/>
                <w:bCs/>
              </w:rPr>
            </w:pPr>
            <w:r w:rsidRPr="00AA2FC4">
              <w:rPr>
                <w:b/>
                <w:bCs/>
              </w:rPr>
              <w:t>Best</w:t>
            </w:r>
          </w:p>
        </w:tc>
        <w:tc>
          <w:tcPr>
            <w:tcW w:w="875" w:type="dxa"/>
            <w:vAlign w:val="center"/>
          </w:tcPr>
          <w:p w:rsidR="00E71546" w:rsidRPr="00AA2FC4" w:rsidRDefault="00E71546" w:rsidP="00AA2FC4">
            <w:pPr>
              <w:jc w:val="center"/>
              <w:rPr>
                <w:b/>
                <w:bCs/>
              </w:rPr>
            </w:pPr>
            <w:r w:rsidRPr="00AA2FC4">
              <w:rPr>
                <w:b/>
                <w:bCs/>
              </w:rPr>
              <w:t>Worst</w:t>
            </w:r>
          </w:p>
        </w:tc>
        <w:tc>
          <w:tcPr>
            <w:tcW w:w="1123" w:type="dxa"/>
            <w:vAlign w:val="center"/>
          </w:tcPr>
          <w:p w:rsidR="00E71546" w:rsidRPr="00AA2FC4" w:rsidRDefault="00E71546" w:rsidP="00AA2FC4">
            <w:pPr>
              <w:jc w:val="center"/>
              <w:rPr>
                <w:b/>
                <w:bCs/>
              </w:rPr>
            </w:pPr>
            <w:r w:rsidRPr="00AA2FC4">
              <w:rPr>
                <w:b/>
                <w:bCs/>
              </w:rPr>
              <w:t>Absolute Worst</w:t>
            </w:r>
          </w:p>
        </w:tc>
      </w:tr>
      <w:tr w:rsidR="00E71546">
        <w:tc>
          <w:tcPr>
            <w:tcW w:w="5993" w:type="dxa"/>
          </w:tcPr>
          <w:p w:rsidR="00E71546" w:rsidRDefault="00E71546" w:rsidP="000103F1">
            <w:r>
              <w:t>Google+ &amp; Youtube SEO</w:t>
            </w:r>
          </w:p>
        </w:tc>
        <w:tc>
          <w:tcPr>
            <w:tcW w:w="865" w:type="dxa"/>
            <w:vAlign w:val="center"/>
          </w:tcPr>
          <w:p w:rsidR="00E71546" w:rsidRDefault="00E71546" w:rsidP="00AA2FC4">
            <w:pPr>
              <w:jc w:val="center"/>
            </w:pPr>
            <w:r>
              <w:t>4</w:t>
            </w:r>
          </w:p>
        </w:tc>
        <w:tc>
          <w:tcPr>
            <w:tcW w:w="875" w:type="dxa"/>
            <w:vAlign w:val="center"/>
          </w:tcPr>
          <w:p w:rsidR="00E71546" w:rsidRDefault="00E71546" w:rsidP="00AA2FC4">
            <w:pPr>
              <w:jc w:val="center"/>
            </w:pPr>
            <w:r>
              <w:t>1</w:t>
            </w:r>
          </w:p>
        </w:tc>
        <w:tc>
          <w:tcPr>
            <w:tcW w:w="1123" w:type="dxa"/>
            <w:vMerge w:val="restart"/>
          </w:tcPr>
          <w:p w:rsidR="00E71546" w:rsidRDefault="00E71546" w:rsidP="000103F1"/>
        </w:tc>
      </w:tr>
      <w:tr w:rsidR="00E71546">
        <w:tc>
          <w:tcPr>
            <w:tcW w:w="5993" w:type="dxa"/>
          </w:tcPr>
          <w:p w:rsidR="00E71546" w:rsidRDefault="00E71546" w:rsidP="000103F1">
            <w:r>
              <w:t>Gym Teacher for the Day</w:t>
            </w:r>
          </w:p>
        </w:tc>
        <w:tc>
          <w:tcPr>
            <w:tcW w:w="865" w:type="dxa"/>
            <w:vAlign w:val="center"/>
          </w:tcPr>
          <w:p w:rsidR="00E71546" w:rsidRDefault="00E71546" w:rsidP="00AA2FC4">
            <w:pPr>
              <w:jc w:val="center"/>
            </w:pPr>
            <w:r>
              <w:t>20</w:t>
            </w:r>
          </w:p>
        </w:tc>
        <w:tc>
          <w:tcPr>
            <w:tcW w:w="875" w:type="dxa"/>
            <w:vAlign w:val="center"/>
          </w:tcPr>
          <w:p w:rsidR="00E71546" w:rsidRDefault="00E71546" w:rsidP="00AA2FC4">
            <w:pPr>
              <w:jc w:val="center"/>
            </w:pPr>
            <w:r>
              <w:t>5</w:t>
            </w:r>
          </w:p>
        </w:tc>
        <w:tc>
          <w:tcPr>
            <w:tcW w:w="1123" w:type="dxa"/>
            <w:vMerge/>
          </w:tcPr>
          <w:p w:rsidR="00E71546" w:rsidRDefault="00E71546" w:rsidP="000103F1"/>
        </w:tc>
      </w:tr>
      <w:tr w:rsidR="00E71546">
        <w:tc>
          <w:tcPr>
            <w:tcW w:w="5993" w:type="dxa"/>
          </w:tcPr>
          <w:p w:rsidR="00E71546" w:rsidRDefault="00E71546" w:rsidP="000103F1">
            <w:r>
              <w:t>Events</w:t>
            </w:r>
          </w:p>
        </w:tc>
        <w:tc>
          <w:tcPr>
            <w:tcW w:w="865" w:type="dxa"/>
            <w:vAlign w:val="center"/>
          </w:tcPr>
          <w:p w:rsidR="00E71546" w:rsidRDefault="00E71546" w:rsidP="00AA2FC4">
            <w:pPr>
              <w:jc w:val="center"/>
            </w:pPr>
            <w:r>
              <w:t>6</w:t>
            </w:r>
          </w:p>
        </w:tc>
        <w:tc>
          <w:tcPr>
            <w:tcW w:w="875" w:type="dxa"/>
            <w:vAlign w:val="center"/>
          </w:tcPr>
          <w:p w:rsidR="00E71546" w:rsidRDefault="00E71546" w:rsidP="00AA2FC4">
            <w:pPr>
              <w:jc w:val="center"/>
            </w:pPr>
            <w:r>
              <w:t>2</w:t>
            </w:r>
          </w:p>
        </w:tc>
        <w:tc>
          <w:tcPr>
            <w:tcW w:w="1123" w:type="dxa"/>
            <w:vMerge/>
          </w:tcPr>
          <w:p w:rsidR="00E71546" w:rsidRDefault="00E71546" w:rsidP="000103F1"/>
        </w:tc>
      </w:tr>
      <w:tr w:rsidR="00E71546">
        <w:tc>
          <w:tcPr>
            <w:tcW w:w="5993" w:type="dxa"/>
          </w:tcPr>
          <w:p w:rsidR="00E71546" w:rsidRDefault="00E71546" w:rsidP="000103F1">
            <w:r>
              <w:t>Groupon (WagJag)</w:t>
            </w:r>
          </w:p>
        </w:tc>
        <w:tc>
          <w:tcPr>
            <w:tcW w:w="865" w:type="dxa"/>
            <w:vAlign w:val="center"/>
          </w:tcPr>
          <w:p w:rsidR="00E71546" w:rsidRDefault="00E71546" w:rsidP="00AA2FC4">
            <w:pPr>
              <w:jc w:val="center"/>
            </w:pPr>
            <w:r>
              <w:t>2</w:t>
            </w:r>
          </w:p>
        </w:tc>
        <w:tc>
          <w:tcPr>
            <w:tcW w:w="875" w:type="dxa"/>
            <w:vAlign w:val="center"/>
          </w:tcPr>
          <w:p w:rsidR="00E71546" w:rsidRDefault="00E71546" w:rsidP="00AA2FC4">
            <w:pPr>
              <w:jc w:val="center"/>
            </w:pPr>
            <w:r>
              <w:t>0</w:t>
            </w:r>
          </w:p>
        </w:tc>
        <w:tc>
          <w:tcPr>
            <w:tcW w:w="1123" w:type="dxa"/>
            <w:vMerge/>
          </w:tcPr>
          <w:p w:rsidR="00E71546" w:rsidRDefault="00E71546" w:rsidP="000103F1"/>
        </w:tc>
      </w:tr>
      <w:tr w:rsidR="00E71546">
        <w:tc>
          <w:tcPr>
            <w:tcW w:w="5993" w:type="dxa"/>
          </w:tcPr>
          <w:p w:rsidR="00E71546" w:rsidRDefault="00E71546" w:rsidP="000103F1">
            <w:r>
              <w:t>VIP</w:t>
            </w:r>
          </w:p>
        </w:tc>
        <w:tc>
          <w:tcPr>
            <w:tcW w:w="865" w:type="dxa"/>
            <w:vAlign w:val="center"/>
          </w:tcPr>
          <w:p w:rsidR="00E71546" w:rsidRDefault="00E71546" w:rsidP="00AA2FC4">
            <w:pPr>
              <w:jc w:val="center"/>
            </w:pPr>
            <w:r>
              <w:t>2</w:t>
            </w:r>
          </w:p>
        </w:tc>
        <w:tc>
          <w:tcPr>
            <w:tcW w:w="875" w:type="dxa"/>
            <w:vAlign w:val="center"/>
          </w:tcPr>
          <w:p w:rsidR="00E71546" w:rsidRDefault="00E71546" w:rsidP="00AA2FC4">
            <w:pPr>
              <w:jc w:val="center"/>
            </w:pPr>
            <w:r>
              <w:t>0</w:t>
            </w:r>
          </w:p>
        </w:tc>
        <w:tc>
          <w:tcPr>
            <w:tcW w:w="1123" w:type="dxa"/>
            <w:vMerge/>
          </w:tcPr>
          <w:p w:rsidR="00E71546" w:rsidRDefault="00E71546" w:rsidP="000103F1"/>
        </w:tc>
      </w:tr>
      <w:tr w:rsidR="00E71546">
        <w:tc>
          <w:tcPr>
            <w:tcW w:w="5993" w:type="dxa"/>
          </w:tcPr>
          <w:p w:rsidR="00E71546" w:rsidRDefault="00E71546" w:rsidP="000103F1">
            <w:r>
              <w:t>Billboard - 800</w:t>
            </w:r>
          </w:p>
        </w:tc>
        <w:tc>
          <w:tcPr>
            <w:tcW w:w="865" w:type="dxa"/>
            <w:vAlign w:val="center"/>
          </w:tcPr>
          <w:p w:rsidR="00E71546" w:rsidRDefault="00E71546" w:rsidP="00AA2FC4">
            <w:pPr>
              <w:jc w:val="center"/>
            </w:pPr>
            <w:r>
              <w:t>8</w:t>
            </w:r>
          </w:p>
        </w:tc>
        <w:tc>
          <w:tcPr>
            <w:tcW w:w="875" w:type="dxa"/>
            <w:vAlign w:val="center"/>
          </w:tcPr>
          <w:p w:rsidR="00E71546" w:rsidRDefault="00E71546" w:rsidP="00AA2FC4">
            <w:pPr>
              <w:jc w:val="center"/>
            </w:pPr>
            <w:r>
              <w:t>2</w:t>
            </w:r>
          </w:p>
        </w:tc>
        <w:tc>
          <w:tcPr>
            <w:tcW w:w="1123" w:type="dxa"/>
            <w:vMerge/>
          </w:tcPr>
          <w:p w:rsidR="00E71546" w:rsidRDefault="00E71546" w:rsidP="000103F1"/>
        </w:tc>
      </w:tr>
      <w:tr w:rsidR="00E71546">
        <w:tc>
          <w:tcPr>
            <w:tcW w:w="5993" w:type="dxa"/>
          </w:tcPr>
          <w:p w:rsidR="00E71546" w:rsidRDefault="00E71546" w:rsidP="000103F1">
            <w:r>
              <w:t>Email Drip</w:t>
            </w:r>
          </w:p>
        </w:tc>
        <w:tc>
          <w:tcPr>
            <w:tcW w:w="865" w:type="dxa"/>
            <w:vAlign w:val="center"/>
          </w:tcPr>
          <w:p w:rsidR="00E71546" w:rsidRDefault="00E71546" w:rsidP="00AA2FC4">
            <w:pPr>
              <w:jc w:val="center"/>
            </w:pPr>
            <w:r>
              <w:t>6</w:t>
            </w:r>
          </w:p>
        </w:tc>
        <w:tc>
          <w:tcPr>
            <w:tcW w:w="875" w:type="dxa"/>
            <w:vAlign w:val="center"/>
          </w:tcPr>
          <w:p w:rsidR="00E71546" w:rsidRDefault="00E71546" w:rsidP="00AA2FC4">
            <w:pPr>
              <w:jc w:val="center"/>
            </w:pPr>
            <w:r>
              <w:t>2</w:t>
            </w:r>
          </w:p>
        </w:tc>
        <w:tc>
          <w:tcPr>
            <w:tcW w:w="1123" w:type="dxa"/>
            <w:vMerge/>
          </w:tcPr>
          <w:p w:rsidR="00E71546" w:rsidRDefault="00E71546" w:rsidP="000103F1"/>
        </w:tc>
      </w:tr>
      <w:tr w:rsidR="00E71546">
        <w:tc>
          <w:tcPr>
            <w:tcW w:w="5993" w:type="dxa"/>
          </w:tcPr>
          <w:p w:rsidR="00E71546" w:rsidRDefault="00E71546" w:rsidP="000103F1">
            <w:r>
              <w:t>Bring a Friend Week</w:t>
            </w:r>
          </w:p>
        </w:tc>
        <w:tc>
          <w:tcPr>
            <w:tcW w:w="865" w:type="dxa"/>
            <w:vAlign w:val="center"/>
          </w:tcPr>
          <w:p w:rsidR="00E71546" w:rsidRDefault="00E71546" w:rsidP="00AA2FC4">
            <w:pPr>
              <w:jc w:val="center"/>
            </w:pPr>
            <w:r>
              <w:t>5</w:t>
            </w:r>
          </w:p>
        </w:tc>
        <w:tc>
          <w:tcPr>
            <w:tcW w:w="875" w:type="dxa"/>
            <w:vAlign w:val="center"/>
          </w:tcPr>
          <w:p w:rsidR="00E71546" w:rsidRDefault="00E71546" w:rsidP="00AA2FC4">
            <w:pPr>
              <w:jc w:val="center"/>
            </w:pPr>
            <w:r>
              <w:t>1</w:t>
            </w:r>
          </w:p>
        </w:tc>
        <w:tc>
          <w:tcPr>
            <w:tcW w:w="1123" w:type="dxa"/>
            <w:vMerge/>
          </w:tcPr>
          <w:p w:rsidR="00E71546" w:rsidRDefault="00E71546" w:rsidP="000103F1"/>
        </w:tc>
      </w:tr>
      <w:tr w:rsidR="00E71546">
        <w:tc>
          <w:tcPr>
            <w:tcW w:w="5993" w:type="dxa"/>
          </w:tcPr>
          <w:p w:rsidR="00E71546" w:rsidRDefault="00E71546" w:rsidP="000103F1">
            <w:r>
              <w:t>Pay Per Click - 800</w:t>
            </w:r>
          </w:p>
        </w:tc>
        <w:tc>
          <w:tcPr>
            <w:tcW w:w="865" w:type="dxa"/>
            <w:vAlign w:val="center"/>
          </w:tcPr>
          <w:p w:rsidR="00E71546" w:rsidRDefault="00E71546" w:rsidP="00AA2FC4">
            <w:pPr>
              <w:jc w:val="center"/>
            </w:pPr>
            <w:r>
              <w:t>12</w:t>
            </w:r>
          </w:p>
        </w:tc>
        <w:tc>
          <w:tcPr>
            <w:tcW w:w="875" w:type="dxa"/>
            <w:vAlign w:val="center"/>
          </w:tcPr>
          <w:p w:rsidR="00E71546" w:rsidRDefault="00E71546" w:rsidP="00AA2FC4">
            <w:pPr>
              <w:jc w:val="center"/>
            </w:pPr>
            <w:r>
              <w:t>5</w:t>
            </w:r>
          </w:p>
        </w:tc>
        <w:tc>
          <w:tcPr>
            <w:tcW w:w="1123" w:type="dxa"/>
            <w:vMerge/>
          </w:tcPr>
          <w:p w:rsidR="00E71546" w:rsidRDefault="00E71546" w:rsidP="000103F1"/>
        </w:tc>
      </w:tr>
      <w:tr w:rsidR="00E71546">
        <w:tc>
          <w:tcPr>
            <w:tcW w:w="5993" w:type="dxa"/>
          </w:tcPr>
          <w:p w:rsidR="00E71546" w:rsidRDefault="00E71546" w:rsidP="000103F1">
            <w:r>
              <w:t>Bday Parties</w:t>
            </w:r>
          </w:p>
        </w:tc>
        <w:tc>
          <w:tcPr>
            <w:tcW w:w="865" w:type="dxa"/>
            <w:vAlign w:val="center"/>
          </w:tcPr>
          <w:p w:rsidR="00E71546" w:rsidRDefault="00E71546" w:rsidP="00AA2FC4">
            <w:pPr>
              <w:jc w:val="center"/>
            </w:pPr>
            <w:r>
              <w:t>8</w:t>
            </w:r>
          </w:p>
        </w:tc>
        <w:tc>
          <w:tcPr>
            <w:tcW w:w="875" w:type="dxa"/>
            <w:vAlign w:val="center"/>
          </w:tcPr>
          <w:p w:rsidR="00E71546" w:rsidRDefault="00E71546" w:rsidP="00AA2FC4">
            <w:pPr>
              <w:jc w:val="center"/>
            </w:pPr>
            <w:r>
              <w:t>4</w:t>
            </w:r>
          </w:p>
        </w:tc>
        <w:tc>
          <w:tcPr>
            <w:tcW w:w="1123" w:type="dxa"/>
            <w:vMerge/>
          </w:tcPr>
          <w:p w:rsidR="00E71546" w:rsidRDefault="00E71546" w:rsidP="000103F1"/>
        </w:tc>
      </w:tr>
      <w:tr w:rsidR="00E71546">
        <w:tc>
          <w:tcPr>
            <w:tcW w:w="5993" w:type="dxa"/>
          </w:tcPr>
          <w:p w:rsidR="00E71546" w:rsidRDefault="00E71546" w:rsidP="000103F1">
            <w:r>
              <w:t>Newspaper Coupon - 500</w:t>
            </w:r>
          </w:p>
        </w:tc>
        <w:tc>
          <w:tcPr>
            <w:tcW w:w="865" w:type="dxa"/>
            <w:vAlign w:val="center"/>
          </w:tcPr>
          <w:p w:rsidR="00E71546" w:rsidRDefault="00E71546" w:rsidP="00AA2FC4">
            <w:pPr>
              <w:jc w:val="center"/>
            </w:pPr>
            <w:r>
              <w:t>4</w:t>
            </w:r>
          </w:p>
        </w:tc>
        <w:tc>
          <w:tcPr>
            <w:tcW w:w="875" w:type="dxa"/>
            <w:vAlign w:val="center"/>
          </w:tcPr>
          <w:p w:rsidR="00E71546" w:rsidRDefault="00E71546" w:rsidP="00AA2FC4">
            <w:pPr>
              <w:jc w:val="center"/>
            </w:pPr>
            <w:r>
              <w:t>2</w:t>
            </w:r>
          </w:p>
        </w:tc>
        <w:tc>
          <w:tcPr>
            <w:tcW w:w="1123" w:type="dxa"/>
            <w:vMerge/>
          </w:tcPr>
          <w:p w:rsidR="00E71546" w:rsidRDefault="00E71546" w:rsidP="000103F1"/>
        </w:tc>
      </w:tr>
      <w:tr w:rsidR="00E71546">
        <w:tc>
          <w:tcPr>
            <w:tcW w:w="5993" w:type="dxa"/>
          </w:tcPr>
          <w:p w:rsidR="00E71546" w:rsidRDefault="00E71546" w:rsidP="000103F1">
            <w:r>
              <w:t>Korporate Kung Fu Seminars</w:t>
            </w:r>
          </w:p>
        </w:tc>
        <w:tc>
          <w:tcPr>
            <w:tcW w:w="865" w:type="dxa"/>
            <w:vAlign w:val="center"/>
          </w:tcPr>
          <w:p w:rsidR="00E71546" w:rsidRDefault="00E71546" w:rsidP="00AA2FC4">
            <w:pPr>
              <w:jc w:val="center"/>
            </w:pPr>
            <w:r>
              <w:t>6</w:t>
            </w:r>
          </w:p>
        </w:tc>
        <w:tc>
          <w:tcPr>
            <w:tcW w:w="875" w:type="dxa"/>
            <w:vAlign w:val="center"/>
          </w:tcPr>
          <w:p w:rsidR="00E71546" w:rsidRDefault="00E71546" w:rsidP="00AA2FC4">
            <w:pPr>
              <w:jc w:val="center"/>
            </w:pPr>
            <w:r>
              <w:t>2</w:t>
            </w:r>
          </w:p>
        </w:tc>
        <w:tc>
          <w:tcPr>
            <w:tcW w:w="1123" w:type="dxa"/>
            <w:vMerge/>
          </w:tcPr>
          <w:p w:rsidR="00E71546" w:rsidRDefault="00E71546" w:rsidP="000103F1"/>
        </w:tc>
      </w:tr>
      <w:tr w:rsidR="00E71546">
        <w:tc>
          <w:tcPr>
            <w:tcW w:w="5993" w:type="dxa"/>
          </w:tcPr>
          <w:p w:rsidR="00E71546" w:rsidRDefault="00E71546" w:rsidP="000103F1">
            <w:r>
              <w:t>Direct Mail Follow Up Drip - 400</w:t>
            </w:r>
          </w:p>
        </w:tc>
        <w:tc>
          <w:tcPr>
            <w:tcW w:w="865" w:type="dxa"/>
            <w:vAlign w:val="center"/>
          </w:tcPr>
          <w:p w:rsidR="00E71546" w:rsidRDefault="00E71546" w:rsidP="00AA2FC4">
            <w:pPr>
              <w:jc w:val="center"/>
            </w:pPr>
            <w:r>
              <w:t>6</w:t>
            </w:r>
          </w:p>
        </w:tc>
        <w:tc>
          <w:tcPr>
            <w:tcW w:w="875" w:type="dxa"/>
            <w:vAlign w:val="center"/>
          </w:tcPr>
          <w:p w:rsidR="00E71546" w:rsidRDefault="00E71546" w:rsidP="00AA2FC4">
            <w:pPr>
              <w:jc w:val="center"/>
            </w:pPr>
            <w:r>
              <w:t>2</w:t>
            </w:r>
          </w:p>
        </w:tc>
        <w:tc>
          <w:tcPr>
            <w:tcW w:w="1123" w:type="dxa"/>
            <w:vMerge/>
          </w:tcPr>
          <w:p w:rsidR="00E71546" w:rsidRDefault="00E71546" w:rsidP="000103F1"/>
        </w:tc>
      </w:tr>
      <w:tr w:rsidR="00E71546">
        <w:trPr>
          <w:trHeight w:val="78"/>
        </w:trPr>
        <w:tc>
          <w:tcPr>
            <w:tcW w:w="5993" w:type="dxa"/>
          </w:tcPr>
          <w:p w:rsidR="00E71546" w:rsidRDefault="00E71546" w:rsidP="000103F1">
            <w:r>
              <w:t xml:space="preserve">Total </w:t>
            </w:r>
          </w:p>
        </w:tc>
        <w:tc>
          <w:tcPr>
            <w:tcW w:w="865" w:type="dxa"/>
            <w:tcBorders>
              <w:top w:val="double" w:sz="4" w:space="0" w:color="auto"/>
            </w:tcBorders>
            <w:vAlign w:val="center"/>
          </w:tcPr>
          <w:p w:rsidR="00E71546" w:rsidRDefault="00E71546" w:rsidP="00AA2FC4">
            <w:pPr>
              <w:jc w:val="center"/>
            </w:pPr>
            <w:r>
              <w:t>89</w:t>
            </w:r>
          </w:p>
        </w:tc>
        <w:tc>
          <w:tcPr>
            <w:tcW w:w="875" w:type="dxa"/>
            <w:tcBorders>
              <w:top w:val="double" w:sz="4" w:space="0" w:color="auto"/>
            </w:tcBorders>
            <w:vAlign w:val="center"/>
          </w:tcPr>
          <w:p w:rsidR="00E71546" w:rsidRDefault="00E71546" w:rsidP="00AA2FC4">
            <w:pPr>
              <w:jc w:val="center"/>
            </w:pPr>
            <w:r>
              <w:t>28</w:t>
            </w:r>
          </w:p>
        </w:tc>
        <w:tc>
          <w:tcPr>
            <w:tcW w:w="1123" w:type="dxa"/>
            <w:tcBorders>
              <w:top w:val="double" w:sz="4" w:space="0" w:color="auto"/>
            </w:tcBorders>
            <w:vAlign w:val="center"/>
          </w:tcPr>
          <w:p w:rsidR="00E71546" w:rsidRDefault="00E71546" w:rsidP="00AA2FC4">
            <w:pPr>
              <w:jc w:val="center"/>
            </w:pPr>
            <w:r>
              <w:t>14</w:t>
            </w:r>
          </w:p>
        </w:tc>
      </w:tr>
    </w:tbl>
    <w:p w:rsidR="00E71546" w:rsidRDefault="00E71546" w:rsidP="00CA4236"/>
    <w:p w:rsidR="00E71546" w:rsidRDefault="00E71546" w:rsidP="00CA4236">
      <w:r>
        <w:t>Short Term Student Value = $1143 (249 + (149x6 months))</w:t>
      </w:r>
    </w:p>
    <w:p w:rsidR="00E71546" w:rsidRDefault="00E71546" w:rsidP="00CA4236"/>
    <w:p w:rsidR="00E71546" w:rsidRDefault="00E71546" w:rsidP="00CA4236">
      <w:r>
        <w:t xml:space="preserve">Best Case Scenario </w:t>
      </w:r>
    </w:p>
    <w:p w:rsidR="00E71546" w:rsidRDefault="00E71546" w:rsidP="00CA4236">
      <w:r>
        <w:t>from September – December = 406,908 in additional gross (1143 x 89 x 4 months)</w:t>
      </w:r>
    </w:p>
    <w:p w:rsidR="00E71546" w:rsidRDefault="00E71546" w:rsidP="00CA4236"/>
    <w:p w:rsidR="00E71546" w:rsidRDefault="00E71546" w:rsidP="00CA4236">
      <w:r>
        <w:t xml:space="preserve">Worst Case Scenario </w:t>
      </w:r>
    </w:p>
    <w:p w:rsidR="00E71546" w:rsidRDefault="00E71546" w:rsidP="00CA4236">
      <w:r>
        <w:t>from September – December = 128,016 in additional gross (1143 x 28 x 4 months)</w:t>
      </w:r>
    </w:p>
    <w:p w:rsidR="00E71546" w:rsidRDefault="00E71546" w:rsidP="00CA4236"/>
    <w:p w:rsidR="00E71546" w:rsidRDefault="00E71546" w:rsidP="00CA4236">
      <w:r>
        <w:t>Absolute Worst Case Scenario</w:t>
      </w:r>
    </w:p>
    <w:p w:rsidR="00E71546" w:rsidRDefault="00E71546" w:rsidP="00CA4236">
      <w:r>
        <w:t>from September – December = 64,008 in additional gross (1143 x 14 x 4 months)</w:t>
      </w:r>
    </w:p>
    <w:p w:rsidR="00E71546" w:rsidRDefault="00E71546" w:rsidP="00CA4236"/>
    <w:p w:rsidR="00E71546" w:rsidRDefault="00E71546" w:rsidP="00CA4236">
      <w:r>
        <w:t>Total Cost of Marketing – 10,000</w:t>
      </w:r>
    </w:p>
    <w:p w:rsidR="00E71546" w:rsidRDefault="00E71546" w:rsidP="00CA4236">
      <w:r>
        <w:t>Best Case Return 41:1</w:t>
      </w:r>
    </w:p>
    <w:p w:rsidR="00E71546" w:rsidRDefault="00E71546" w:rsidP="00CA4236">
      <w:r>
        <w:t>Worst Case Return 12.8:1</w:t>
      </w:r>
    </w:p>
    <w:p w:rsidR="00E71546" w:rsidRPr="00302E8E" w:rsidRDefault="00E71546" w:rsidP="00CA4236">
      <w:r>
        <w:t>Absolute Worst Case Return 6.4:1 return</w:t>
      </w:r>
    </w:p>
    <w:p w:rsidR="00E71546" w:rsidRPr="00302E8E" w:rsidRDefault="00E71546" w:rsidP="00CA4236"/>
    <w:sectPr w:rsidR="00E71546" w:rsidRPr="00302E8E" w:rsidSect="00C86062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defaultTabStop w:val="720"/>
  <w:doNotHyphenateCaps/>
  <w:noPunctuationKerning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562E0"/>
    <w:rsid w:val="000103F1"/>
    <w:rsid w:val="000562E0"/>
    <w:rsid w:val="00302E8E"/>
    <w:rsid w:val="00597F7E"/>
    <w:rsid w:val="00AA2FC4"/>
    <w:rsid w:val="00AD755E"/>
    <w:rsid w:val="00BA0CDB"/>
    <w:rsid w:val="00C02838"/>
    <w:rsid w:val="00C34085"/>
    <w:rsid w:val="00C86062"/>
    <w:rsid w:val="00CA4236"/>
    <w:rsid w:val="00D91006"/>
    <w:rsid w:val="00E715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en-CA" w:eastAsia="en-C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2838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0103F1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4</Pages>
  <Words>594</Words>
  <Characters>3388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Niagara Kung Fu Academy Marketing Overview</dc:title>
  <dc:subject/>
  <dc:creator>Giles</dc:creator>
  <cp:keywords/>
  <dc:description/>
  <cp:lastModifiedBy>Giles</cp:lastModifiedBy>
  <cp:revision>3</cp:revision>
  <dcterms:created xsi:type="dcterms:W3CDTF">2014-08-20T06:07:00Z</dcterms:created>
  <dcterms:modified xsi:type="dcterms:W3CDTF">2014-08-20T06:09:00Z</dcterms:modified>
</cp:coreProperties>
</file>